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B3A" w:rsidRDefault="00342B3A">
      <w:pPr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</w:t>
      </w:r>
      <w:r>
        <w:rPr>
          <w:rFonts w:ascii="黑体" w:eastAsia="黑体" w:hAnsi="黑体" w:cs="黑体"/>
          <w:bCs/>
          <w:sz w:val="32"/>
          <w:szCs w:val="32"/>
        </w:rPr>
        <w:t>4</w:t>
      </w:r>
    </w:p>
    <w:p w:rsidR="00342B3A" w:rsidRDefault="00342B3A">
      <w:pPr>
        <w:jc w:val="center"/>
        <w:rPr>
          <w:b/>
          <w:sz w:val="44"/>
          <w:szCs w:val="44"/>
        </w:rPr>
      </w:pPr>
    </w:p>
    <w:p w:rsidR="00342B3A" w:rsidRDefault="00342B3A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同意报考证明</w:t>
      </w:r>
    </w:p>
    <w:p w:rsidR="00342B3A" w:rsidRDefault="00342B3A">
      <w:pPr>
        <w:jc w:val="center"/>
        <w:rPr>
          <w:sz w:val="32"/>
          <w:szCs w:val="32"/>
        </w:rPr>
      </w:pPr>
    </w:p>
    <w:p w:rsidR="00342B3A" w:rsidRDefault="00342B3A">
      <w:pPr>
        <w:jc w:val="center"/>
        <w:rPr>
          <w:sz w:val="32"/>
          <w:szCs w:val="32"/>
        </w:rPr>
      </w:pPr>
    </w:p>
    <w:p w:rsidR="00342B3A" w:rsidRDefault="00342B3A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兹我单位</w:t>
      </w:r>
      <w:r>
        <w:rPr>
          <w:rFonts w:ascii="仿宋_GB2312" w:eastAsia="仿宋_GB2312"/>
          <w:sz w:val="32"/>
          <w:szCs w:val="32"/>
        </w:rPr>
        <w:t>XXX</w:t>
      </w:r>
      <w:r>
        <w:rPr>
          <w:rFonts w:ascii="仿宋_GB2312" w:eastAsia="仿宋_GB2312" w:hint="eastAsia"/>
          <w:sz w:val="32"/>
          <w:szCs w:val="32"/>
        </w:rPr>
        <w:t>，男（女），出生日期：</w:t>
      </w:r>
      <w:r>
        <w:rPr>
          <w:rFonts w:ascii="仿宋_GB2312" w:eastAsia="仿宋_GB2312"/>
          <w:sz w:val="32"/>
          <w:szCs w:val="32"/>
        </w:rPr>
        <w:t>XXXX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XX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XX</w:t>
      </w:r>
      <w:r>
        <w:rPr>
          <w:rFonts w:ascii="仿宋_GB2312" w:eastAsia="仿宋_GB2312" w:hint="eastAsia"/>
          <w:sz w:val="32"/>
          <w:szCs w:val="32"/>
        </w:rPr>
        <w:t>日，学历</w:t>
      </w:r>
      <w:r>
        <w:rPr>
          <w:rFonts w:ascii="仿宋_GB2312" w:eastAsia="仿宋_GB2312"/>
          <w:sz w:val="32"/>
          <w:szCs w:val="32"/>
        </w:rPr>
        <w:t>XX</w:t>
      </w:r>
      <w:r>
        <w:rPr>
          <w:rFonts w:ascii="仿宋_GB2312" w:eastAsia="仿宋_GB2312" w:hint="eastAsia"/>
          <w:sz w:val="32"/>
          <w:szCs w:val="32"/>
        </w:rPr>
        <w:t>，毕业院校及专业：</w:t>
      </w:r>
      <w:r>
        <w:rPr>
          <w:rFonts w:ascii="仿宋_GB2312" w:eastAsia="仿宋_GB2312"/>
          <w:sz w:val="32"/>
          <w:szCs w:val="32"/>
        </w:rPr>
        <w:t>XXXXXX</w:t>
      </w:r>
      <w:r>
        <w:rPr>
          <w:rFonts w:ascii="仿宋_GB2312" w:eastAsia="仿宋_GB2312" w:hint="eastAsia"/>
          <w:sz w:val="32"/>
          <w:szCs w:val="32"/>
        </w:rPr>
        <w:t>院校</w:t>
      </w:r>
      <w:r>
        <w:rPr>
          <w:rFonts w:ascii="仿宋_GB2312" w:eastAsia="仿宋_GB2312"/>
          <w:sz w:val="32"/>
          <w:szCs w:val="32"/>
        </w:rPr>
        <w:t>XXX</w:t>
      </w:r>
      <w:r>
        <w:rPr>
          <w:rFonts w:ascii="仿宋_GB2312" w:eastAsia="仿宋_GB2312" w:hint="eastAsia"/>
          <w:sz w:val="32"/>
          <w:szCs w:val="32"/>
        </w:rPr>
        <w:t>专业，参加工作时间：</w:t>
      </w:r>
      <w:r>
        <w:rPr>
          <w:rFonts w:ascii="仿宋_GB2312" w:eastAsia="仿宋_GB2312"/>
          <w:sz w:val="32"/>
          <w:szCs w:val="32"/>
        </w:rPr>
        <w:t>XXXX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XX</w:t>
      </w:r>
      <w:r>
        <w:rPr>
          <w:rFonts w:ascii="仿宋_GB2312" w:eastAsia="仿宋_GB2312" w:hint="eastAsia"/>
          <w:sz w:val="32"/>
          <w:szCs w:val="32"/>
        </w:rPr>
        <w:t>月，现在</w:t>
      </w:r>
      <w:r>
        <w:rPr>
          <w:rFonts w:ascii="仿宋_GB2312" w:eastAsia="仿宋_GB2312"/>
          <w:sz w:val="32"/>
          <w:szCs w:val="32"/>
        </w:rPr>
        <w:t>XXXXXX</w:t>
      </w:r>
      <w:r>
        <w:rPr>
          <w:rFonts w:ascii="仿宋_GB2312" w:eastAsia="仿宋_GB2312" w:hint="eastAsia"/>
          <w:sz w:val="32"/>
          <w:szCs w:val="32"/>
        </w:rPr>
        <w:t>单位从事</w:t>
      </w:r>
      <w:r>
        <w:rPr>
          <w:rFonts w:ascii="仿宋_GB2312" w:eastAsia="仿宋_GB2312"/>
          <w:sz w:val="32"/>
          <w:szCs w:val="32"/>
        </w:rPr>
        <w:t>XXX</w:t>
      </w:r>
      <w:r>
        <w:rPr>
          <w:rFonts w:ascii="仿宋_GB2312" w:eastAsia="仿宋_GB2312" w:hint="eastAsia"/>
          <w:sz w:val="32"/>
          <w:szCs w:val="32"/>
        </w:rPr>
        <w:t>岗位的工作。经研究，同意（推荐）该同志参加</w:t>
      </w:r>
      <w:r>
        <w:rPr>
          <w:rFonts w:ascii="仿宋_GB2312" w:eastAsia="仿宋_GB2312" w:hAnsi="宋体"/>
          <w:sz w:val="32"/>
          <w:szCs w:val="32"/>
        </w:rPr>
        <w:t>2018</w:t>
      </w:r>
      <w:r>
        <w:rPr>
          <w:rFonts w:ascii="仿宋_GB2312" w:eastAsia="仿宋_GB2312" w:hAnsi="宋体" w:hint="eastAsia"/>
          <w:sz w:val="32"/>
          <w:szCs w:val="32"/>
        </w:rPr>
        <w:t>年历下区市场监督管理局合同制综合服务</w:t>
      </w:r>
      <w:r>
        <w:rPr>
          <w:rFonts w:ascii="仿宋_GB2312" w:eastAsia="仿宋_GB2312" w:hAnsi="仿宋" w:hint="eastAsia"/>
          <w:sz w:val="32"/>
          <w:szCs w:val="32"/>
        </w:rPr>
        <w:t>工作</w:t>
      </w:r>
      <w:r>
        <w:rPr>
          <w:rFonts w:ascii="仿宋_GB2312" w:eastAsia="仿宋_GB2312" w:hAnsi="宋体" w:hint="eastAsia"/>
          <w:sz w:val="32"/>
          <w:szCs w:val="32"/>
        </w:rPr>
        <w:t>人员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</w:rPr>
        <w:t>（非在编）</w:t>
      </w:r>
      <w:r>
        <w:rPr>
          <w:rFonts w:ascii="仿宋_GB2312" w:eastAsia="仿宋_GB2312" w:hint="eastAsia"/>
          <w:sz w:val="32"/>
          <w:szCs w:val="32"/>
        </w:rPr>
        <w:t>的考试，请接洽。</w:t>
      </w:r>
    </w:p>
    <w:p w:rsidR="00342B3A" w:rsidRDefault="00342B3A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342B3A" w:rsidRDefault="00342B3A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342B3A" w:rsidRDefault="00342B3A">
      <w:pPr>
        <w:ind w:firstLineChars="1250" w:firstLine="40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XXXXXX</w:t>
      </w:r>
      <w:r>
        <w:rPr>
          <w:rFonts w:ascii="仿宋_GB2312" w:eastAsia="仿宋_GB2312" w:hint="eastAsia"/>
          <w:sz w:val="32"/>
          <w:szCs w:val="32"/>
        </w:rPr>
        <w:t>单位（主管部门盖章）</w:t>
      </w:r>
    </w:p>
    <w:p w:rsidR="00342B3A" w:rsidRDefault="00342B3A">
      <w:pPr>
        <w:ind w:firstLineChars="1450" w:firstLine="4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2018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XX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XX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342B3A" w:rsidRDefault="00342B3A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342B3A" w:rsidSect="00F14C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B3A" w:rsidRDefault="00342B3A">
      <w:r>
        <w:separator/>
      </w:r>
    </w:p>
  </w:endnote>
  <w:endnote w:type="continuationSeparator" w:id="0">
    <w:p w:rsidR="00342B3A" w:rsidRDefault="00342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B3A" w:rsidRDefault="00342B3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B3A" w:rsidRDefault="00342B3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B3A" w:rsidRDefault="00342B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B3A" w:rsidRDefault="00342B3A">
      <w:r>
        <w:separator/>
      </w:r>
    </w:p>
  </w:footnote>
  <w:footnote w:type="continuationSeparator" w:id="0">
    <w:p w:rsidR="00342B3A" w:rsidRDefault="00342B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B3A" w:rsidRDefault="00342B3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B3A" w:rsidRDefault="00342B3A" w:rsidP="00430B1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B3A" w:rsidRDefault="00342B3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6162"/>
    <w:rsid w:val="00017BEE"/>
    <w:rsid w:val="00024DB5"/>
    <w:rsid w:val="000369FA"/>
    <w:rsid w:val="000431EB"/>
    <w:rsid w:val="00062D74"/>
    <w:rsid w:val="001025F1"/>
    <w:rsid w:val="00182886"/>
    <w:rsid w:val="001D427B"/>
    <w:rsid w:val="002C195A"/>
    <w:rsid w:val="002D383A"/>
    <w:rsid w:val="002D5D49"/>
    <w:rsid w:val="00342B3A"/>
    <w:rsid w:val="003B4198"/>
    <w:rsid w:val="00430B12"/>
    <w:rsid w:val="00481616"/>
    <w:rsid w:val="005C7BB9"/>
    <w:rsid w:val="005D6754"/>
    <w:rsid w:val="005E5F94"/>
    <w:rsid w:val="005F403D"/>
    <w:rsid w:val="007514D9"/>
    <w:rsid w:val="00772D29"/>
    <w:rsid w:val="007D1E8F"/>
    <w:rsid w:val="007E64E8"/>
    <w:rsid w:val="00813DF9"/>
    <w:rsid w:val="00854427"/>
    <w:rsid w:val="00866162"/>
    <w:rsid w:val="00886BD4"/>
    <w:rsid w:val="0088740B"/>
    <w:rsid w:val="009641EC"/>
    <w:rsid w:val="009774AC"/>
    <w:rsid w:val="009F6308"/>
    <w:rsid w:val="00A0204A"/>
    <w:rsid w:val="00A22A25"/>
    <w:rsid w:val="00AD2977"/>
    <w:rsid w:val="00B159BB"/>
    <w:rsid w:val="00B46CFE"/>
    <w:rsid w:val="00B809A5"/>
    <w:rsid w:val="00BA5AF4"/>
    <w:rsid w:val="00BA6079"/>
    <w:rsid w:val="00CB2A9F"/>
    <w:rsid w:val="00D40D46"/>
    <w:rsid w:val="00DA1BD0"/>
    <w:rsid w:val="00DC6F4F"/>
    <w:rsid w:val="00E17EB3"/>
    <w:rsid w:val="00E933C8"/>
    <w:rsid w:val="00EF35FC"/>
    <w:rsid w:val="00F14C43"/>
    <w:rsid w:val="00F43077"/>
    <w:rsid w:val="00F81270"/>
    <w:rsid w:val="00F82DBF"/>
    <w:rsid w:val="00FB2D42"/>
    <w:rsid w:val="00FB6AF7"/>
    <w:rsid w:val="12B758B9"/>
    <w:rsid w:val="64BC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C4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F14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4C4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F14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14C4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29</Words>
  <Characters>166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XZ</cp:lastModifiedBy>
  <cp:revision>23</cp:revision>
  <cp:lastPrinted>2016-05-17T09:14:00Z</cp:lastPrinted>
  <dcterms:created xsi:type="dcterms:W3CDTF">2011-12-07T09:12:00Z</dcterms:created>
  <dcterms:modified xsi:type="dcterms:W3CDTF">2018-07-31T01:15:00Z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