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4A1" w:rsidRDefault="00F864A1" w:rsidP="001469CF">
      <w:pPr>
        <w:spacing w:line="640" w:lineRule="exact"/>
        <w:rPr>
          <w:rFonts w:ascii="仿宋_GB2312" w:eastAsia="仿宋_GB2312" w:hAnsi="宋体"/>
          <w:color w:val="000000"/>
          <w:sz w:val="32"/>
          <w:szCs w:val="32"/>
        </w:rPr>
      </w:pPr>
      <w:r>
        <w:rPr>
          <w:rFonts w:ascii="仿宋_GB2312" w:eastAsia="仿宋_GB2312" w:hAnsi="宋体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宋体"/>
          <w:color w:val="000000"/>
          <w:sz w:val="32"/>
          <w:szCs w:val="32"/>
        </w:rPr>
        <w:t>4</w:t>
      </w:r>
      <w:r>
        <w:rPr>
          <w:rFonts w:ascii="仿宋_GB2312" w:eastAsia="仿宋_GB2312" w:hAnsi="宋体" w:hint="eastAsia"/>
          <w:color w:val="000000"/>
          <w:sz w:val="32"/>
          <w:szCs w:val="32"/>
        </w:rPr>
        <w:t>：</w:t>
      </w:r>
    </w:p>
    <w:p w:rsidR="00F864A1" w:rsidRPr="001E58C9" w:rsidRDefault="00F864A1" w:rsidP="001469CF">
      <w:pPr>
        <w:jc w:val="center"/>
        <w:rPr>
          <w:rFonts w:ascii="方正小标宋简体" w:eastAsia="方正小标宋简体"/>
          <w:bCs/>
          <w:sz w:val="36"/>
          <w:szCs w:val="36"/>
        </w:rPr>
      </w:pPr>
      <w:r w:rsidRPr="001E58C9">
        <w:rPr>
          <w:rFonts w:ascii="方正小标宋简体" w:eastAsia="方正小标宋简体" w:hint="eastAsia"/>
          <w:bCs/>
          <w:sz w:val="36"/>
          <w:szCs w:val="36"/>
        </w:rPr>
        <w:t>就业困难人员认定工作须知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申请人需提供本人《身份证》原件、《就业创业证》原件向社区服务站提出申请，填写《</w:t>
      </w:r>
      <w:r w:rsidRPr="00A60A41">
        <w:rPr>
          <w:rFonts w:ascii="宋体" w:hAnsi="宋体" w:cs="宋体"/>
          <w:color w:val="000000"/>
          <w:kern w:val="0"/>
          <w:sz w:val="32"/>
          <w:szCs w:val="32"/>
        </w:rPr>
        <w:t>2017</w:t>
      </w: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年高唐县就业困难人员认定表》。社区对提出的申请进行初审并公示，公示期满后，无异议的人员提报镇、街道人社所和高唐县劳动就业办公室审核。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困难家庭高校毕业生需提供以下相关证明材料之一：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/>
          <w:color w:val="000000"/>
          <w:kern w:val="0"/>
          <w:sz w:val="32"/>
          <w:szCs w:val="32"/>
        </w:rPr>
        <w:t>1</w:t>
      </w: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、《城镇居民最低生活保障金领取证》或《农村居民最低生活保障金领取证》；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/>
          <w:color w:val="000000"/>
          <w:kern w:val="0"/>
          <w:sz w:val="32"/>
          <w:szCs w:val="32"/>
        </w:rPr>
        <w:t>2</w:t>
      </w: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、父母双失业，且无稳定经济来源生活困难的；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/>
          <w:color w:val="000000"/>
          <w:kern w:val="0"/>
          <w:sz w:val="32"/>
          <w:szCs w:val="32"/>
        </w:rPr>
        <w:t>3</w:t>
      </w: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、单亲、烈士子女家庭、且无稳定经济来源生活困难的；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/>
          <w:color w:val="000000"/>
          <w:kern w:val="0"/>
          <w:sz w:val="32"/>
          <w:szCs w:val="32"/>
        </w:rPr>
        <w:t>4</w:t>
      </w: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、遭遇自然灾害导致家庭不能维持正常生活的；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/>
          <w:color w:val="000000"/>
          <w:kern w:val="0"/>
          <w:sz w:val="32"/>
          <w:szCs w:val="32"/>
        </w:rPr>
        <w:t>5</w:t>
      </w: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、家有重症病人，或家庭主要收入者丧失劳动能力，造成家庭经济困难的；</w:t>
      </w:r>
    </w:p>
    <w:p w:rsidR="00F864A1" w:rsidRPr="00A60A41" w:rsidRDefault="00F864A1" w:rsidP="001469CF">
      <w:pPr>
        <w:widowControl/>
        <w:spacing w:line="345" w:lineRule="atLeast"/>
        <w:ind w:firstLine="560"/>
        <w:jc w:val="left"/>
        <w:rPr>
          <w:rFonts w:ascii="宋体" w:cs="宋体"/>
          <w:color w:val="000000"/>
          <w:kern w:val="0"/>
          <w:sz w:val="32"/>
          <w:szCs w:val="32"/>
        </w:rPr>
      </w:pPr>
      <w:r w:rsidRPr="00A60A41">
        <w:rPr>
          <w:rFonts w:ascii="宋体" w:hAnsi="宋体" w:cs="宋体"/>
          <w:color w:val="000000"/>
          <w:kern w:val="0"/>
          <w:sz w:val="32"/>
          <w:szCs w:val="32"/>
        </w:rPr>
        <w:t>6</w:t>
      </w:r>
      <w:r w:rsidRPr="00A60A41">
        <w:rPr>
          <w:rFonts w:ascii="宋体" w:hAnsi="宋体" w:cs="宋体" w:hint="eastAsia"/>
          <w:color w:val="000000"/>
          <w:kern w:val="0"/>
          <w:sz w:val="32"/>
          <w:szCs w:val="32"/>
        </w:rPr>
        <w:t>、经扶贫部门认定的建档立卡贫困家庭高校毕业生。</w:t>
      </w:r>
    </w:p>
    <w:p w:rsidR="00F864A1" w:rsidRPr="001469CF" w:rsidRDefault="00F864A1" w:rsidP="001469CF">
      <w:pPr>
        <w:rPr>
          <w:szCs w:val="30"/>
        </w:rPr>
      </w:pPr>
    </w:p>
    <w:sectPr w:rsidR="00F864A1" w:rsidRPr="001469CF" w:rsidSect="00CB21B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4A1" w:rsidRDefault="00F864A1" w:rsidP="003A40B7">
      <w:r>
        <w:separator/>
      </w:r>
    </w:p>
  </w:endnote>
  <w:endnote w:type="continuationSeparator" w:id="0">
    <w:p w:rsidR="00F864A1" w:rsidRDefault="00F864A1" w:rsidP="003A4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A1" w:rsidRDefault="00F864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A1" w:rsidRDefault="00F864A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A1" w:rsidRDefault="00F864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4A1" w:rsidRDefault="00F864A1" w:rsidP="003A40B7">
      <w:r>
        <w:separator/>
      </w:r>
    </w:p>
  </w:footnote>
  <w:footnote w:type="continuationSeparator" w:id="0">
    <w:p w:rsidR="00F864A1" w:rsidRDefault="00F864A1" w:rsidP="003A40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A1" w:rsidRDefault="00F864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A1" w:rsidRDefault="00F864A1" w:rsidP="003A40B7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64A1" w:rsidRDefault="00F864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40B7"/>
    <w:rsid w:val="00001D94"/>
    <w:rsid w:val="0000543B"/>
    <w:rsid w:val="0002103C"/>
    <w:rsid w:val="00034A72"/>
    <w:rsid w:val="00042A9C"/>
    <w:rsid w:val="00042E55"/>
    <w:rsid w:val="0004428F"/>
    <w:rsid w:val="000450AB"/>
    <w:rsid w:val="00071194"/>
    <w:rsid w:val="00082E9B"/>
    <w:rsid w:val="00086212"/>
    <w:rsid w:val="00091953"/>
    <w:rsid w:val="000965E1"/>
    <w:rsid w:val="000A755F"/>
    <w:rsid w:val="000C5B95"/>
    <w:rsid w:val="000C7D6D"/>
    <w:rsid w:val="000D25A4"/>
    <w:rsid w:val="000D5C96"/>
    <w:rsid w:val="00112DDC"/>
    <w:rsid w:val="001135CC"/>
    <w:rsid w:val="00117C75"/>
    <w:rsid w:val="00123E18"/>
    <w:rsid w:val="00124885"/>
    <w:rsid w:val="0013334B"/>
    <w:rsid w:val="001451A3"/>
    <w:rsid w:val="001469CF"/>
    <w:rsid w:val="00162767"/>
    <w:rsid w:val="001922C2"/>
    <w:rsid w:val="00197C5E"/>
    <w:rsid w:val="001A1A9F"/>
    <w:rsid w:val="001A4A69"/>
    <w:rsid w:val="001B3DD2"/>
    <w:rsid w:val="001C0A45"/>
    <w:rsid w:val="001C4595"/>
    <w:rsid w:val="001C6A08"/>
    <w:rsid w:val="001D10CC"/>
    <w:rsid w:val="001D257B"/>
    <w:rsid w:val="001E2B49"/>
    <w:rsid w:val="001E4888"/>
    <w:rsid w:val="001E58C9"/>
    <w:rsid w:val="001E7862"/>
    <w:rsid w:val="001F2CFF"/>
    <w:rsid w:val="001F3EA4"/>
    <w:rsid w:val="001F6FE3"/>
    <w:rsid w:val="002018E6"/>
    <w:rsid w:val="002104C5"/>
    <w:rsid w:val="002128FF"/>
    <w:rsid w:val="002129C5"/>
    <w:rsid w:val="00214D53"/>
    <w:rsid w:val="002214FE"/>
    <w:rsid w:val="00221BBD"/>
    <w:rsid w:val="00227511"/>
    <w:rsid w:val="00231DA3"/>
    <w:rsid w:val="002321C9"/>
    <w:rsid w:val="00243337"/>
    <w:rsid w:val="00244CE0"/>
    <w:rsid w:val="00271542"/>
    <w:rsid w:val="00274466"/>
    <w:rsid w:val="00285989"/>
    <w:rsid w:val="00296DB4"/>
    <w:rsid w:val="002A7004"/>
    <w:rsid w:val="002C6BF6"/>
    <w:rsid w:val="00300C4E"/>
    <w:rsid w:val="0030302E"/>
    <w:rsid w:val="003047F9"/>
    <w:rsid w:val="0032239D"/>
    <w:rsid w:val="003260A1"/>
    <w:rsid w:val="00353F4C"/>
    <w:rsid w:val="003558F5"/>
    <w:rsid w:val="00363F6A"/>
    <w:rsid w:val="00364C27"/>
    <w:rsid w:val="00375FE8"/>
    <w:rsid w:val="003866CF"/>
    <w:rsid w:val="00395E54"/>
    <w:rsid w:val="003A40B7"/>
    <w:rsid w:val="003A55FB"/>
    <w:rsid w:val="003B0129"/>
    <w:rsid w:val="003B4E12"/>
    <w:rsid w:val="003B5A74"/>
    <w:rsid w:val="003C0BF2"/>
    <w:rsid w:val="003C3A90"/>
    <w:rsid w:val="003E2963"/>
    <w:rsid w:val="003E2FBD"/>
    <w:rsid w:val="003E36F7"/>
    <w:rsid w:val="003E391F"/>
    <w:rsid w:val="003E7C3F"/>
    <w:rsid w:val="003F05B6"/>
    <w:rsid w:val="003F6712"/>
    <w:rsid w:val="003F7F1E"/>
    <w:rsid w:val="00400385"/>
    <w:rsid w:val="0040253A"/>
    <w:rsid w:val="00410B50"/>
    <w:rsid w:val="0041157F"/>
    <w:rsid w:val="00415C00"/>
    <w:rsid w:val="00425021"/>
    <w:rsid w:val="004422D7"/>
    <w:rsid w:val="00444192"/>
    <w:rsid w:val="004628C4"/>
    <w:rsid w:val="00463E2C"/>
    <w:rsid w:val="00467AFB"/>
    <w:rsid w:val="00474606"/>
    <w:rsid w:val="004B2824"/>
    <w:rsid w:val="004C184F"/>
    <w:rsid w:val="004C6AC8"/>
    <w:rsid w:val="004D442F"/>
    <w:rsid w:val="004E2C83"/>
    <w:rsid w:val="004F2B51"/>
    <w:rsid w:val="00502381"/>
    <w:rsid w:val="005153D7"/>
    <w:rsid w:val="00533A8A"/>
    <w:rsid w:val="00553AB3"/>
    <w:rsid w:val="00567F77"/>
    <w:rsid w:val="00576BA0"/>
    <w:rsid w:val="00585240"/>
    <w:rsid w:val="005864E3"/>
    <w:rsid w:val="005878E8"/>
    <w:rsid w:val="005903EA"/>
    <w:rsid w:val="00594ADC"/>
    <w:rsid w:val="005A4F7B"/>
    <w:rsid w:val="005A6831"/>
    <w:rsid w:val="005C64F6"/>
    <w:rsid w:val="005D3780"/>
    <w:rsid w:val="005D4594"/>
    <w:rsid w:val="005D5F5F"/>
    <w:rsid w:val="005E4F51"/>
    <w:rsid w:val="00610550"/>
    <w:rsid w:val="0062025B"/>
    <w:rsid w:val="00627C2D"/>
    <w:rsid w:val="00633995"/>
    <w:rsid w:val="00637424"/>
    <w:rsid w:val="0064084F"/>
    <w:rsid w:val="00640D83"/>
    <w:rsid w:val="006459AD"/>
    <w:rsid w:val="00646D3B"/>
    <w:rsid w:val="00660803"/>
    <w:rsid w:val="0066356D"/>
    <w:rsid w:val="00664964"/>
    <w:rsid w:val="00665133"/>
    <w:rsid w:val="006836BA"/>
    <w:rsid w:val="00690B2B"/>
    <w:rsid w:val="00690EF7"/>
    <w:rsid w:val="006951BC"/>
    <w:rsid w:val="006A6454"/>
    <w:rsid w:val="006C6543"/>
    <w:rsid w:val="006D70C6"/>
    <w:rsid w:val="006E5AFE"/>
    <w:rsid w:val="007012DA"/>
    <w:rsid w:val="00711B49"/>
    <w:rsid w:val="00716215"/>
    <w:rsid w:val="00717D3B"/>
    <w:rsid w:val="00721AB4"/>
    <w:rsid w:val="00724C46"/>
    <w:rsid w:val="007266C9"/>
    <w:rsid w:val="007418E9"/>
    <w:rsid w:val="00746C73"/>
    <w:rsid w:val="00751E81"/>
    <w:rsid w:val="0075783D"/>
    <w:rsid w:val="00766215"/>
    <w:rsid w:val="00775073"/>
    <w:rsid w:val="007834F1"/>
    <w:rsid w:val="007A0458"/>
    <w:rsid w:val="007A0654"/>
    <w:rsid w:val="007B38AB"/>
    <w:rsid w:val="007D304D"/>
    <w:rsid w:val="007E0EE3"/>
    <w:rsid w:val="007E690F"/>
    <w:rsid w:val="00804A4A"/>
    <w:rsid w:val="00811840"/>
    <w:rsid w:val="00822EC9"/>
    <w:rsid w:val="00826B1A"/>
    <w:rsid w:val="00851570"/>
    <w:rsid w:val="008547A4"/>
    <w:rsid w:val="00872AEE"/>
    <w:rsid w:val="0088199C"/>
    <w:rsid w:val="00886CAD"/>
    <w:rsid w:val="00891BD2"/>
    <w:rsid w:val="00896D50"/>
    <w:rsid w:val="008C50EC"/>
    <w:rsid w:val="008E2DCD"/>
    <w:rsid w:val="008E2F30"/>
    <w:rsid w:val="008E3DED"/>
    <w:rsid w:val="008E42C3"/>
    <w:rsid w:val="008E7CAE"/>
    <w:rsid w:val="008F0EF7"/>
    <w:rsid w:val="008F1F43"/>
    <w:rsid w:val="008F2C2A"/>
    <w:rsid w:val="008F79B2"/>
    <w:rsid w:val="00902E75"/>
    <w:rsid w:val="009066F5"/>
    <w:rsid w:val="00910FA0"/>
    <w:rsid w:val="0091184C"/>
    <w:rsid w:val="0091278F"/>
    <w:rsid w:val="00913861"/>
    <w:rsid w:val="0091498B"/>
    <w:rsid w:val="00914AC8"/>
    <w:rsid w:val="00916232"/>
    <w:rsid w:val="00920922"/>
    <w:rsid w:val="0092374F"/>
    <w:rsid w:val="00923F97"/>
    <w:rsid w:val="00944080"/>
    <w:rsid w:val="009459E5"/>
    <w:rsid w:val="00973D65"/>
    <w:rsid w:val="0099629B"/>
    <w:rsid w:val="009A44BC"/>
    <w:rsid w:val="009A7C58"/>
    <w:rsid w:val="009B2915"/>
    <w:rsid w:val="009B6177"/>
    <w:rsid w:val="009C18CA"/>
    <w:rsid w:val="009C37CC"/>
    <w:rsid w:val="009C3DFD"/>
    <w:rsid w:val="009D3570"/>
    <w:rsid w:val="009E2D1A"/>
    <w:rsid w:val="009F02EC"/>
    <w:rsid w:val="009F4540"/>
    <w:rsid w:val="00A12751"/>
    <w:rsid w:val="00A135DA"/>
    <w:rsid w:val="00A21A00"/>
    <w:rsid w:val="00A2514D"/>
    <w:rsid w:val="00A27004"/>
    <w:rsid w:val="00A33DCB"/>
    <w:rsid w:val="00A35D21"/>
    <w:rsid w:val="00A4023D"/>
    <w:rsid w:val="00A4677C"/>
    <w:rsid w:val="00A55BC6"/>
    <w:rsid w:val="00A60A41"/>
    <w:rsid w:val="00A704A4"/>
    <w:rsid w:val="00A72767"/>
    <w:rsid w:val="00A904A2"/>
    <w:rsid w:val="00AA3A26"/>
    <w:rsid w:val="00AA6B85"/>
    <w:rsid w:val="00AB0B17"/>
    <w:rsid w:val="00AB6847"/>
    <w:rsid w:val="00AB6D8B"/>
    <w:rsid w:val="00AC0951"/>
    <w:rsid w:val="00AC2CBF"/>
    <w:rsid w:val="00AC5540"/>
    <w:rsid w:val="00AD44F6"/>
    <w:rsid w:val="00AE2C6C"/>
    <w:rsid w:val="00AE5984"/>
    <w:rsid w:val="00AE6C56"/>
    <w:rsid w:val="00AF751F"/>
    <w:rsid w:val="00B07110"/>
    <w:rsid w:val="00B07340"/>
    <w:rsid w:val="00B14FE8"/>
    <w:rsid w:val="00B300E9"/>
    <w:rsid w:val="00B3168E"/>
    <w:rsid w:val="00B3305C"/>
    <w:rsid w:val="00B46AD6"/>
    <w:rsid w:val="00B46D34"/>
    <w:rsid w:val="00B52FFC"/>
    <w:rsid w:val="00B55FFC"/>
    <w:rsid w:val="00B57290"/>
    <w:rsid w:val="00B717E3"/>
    <w:rsid w:val="00B748EC"/>
    <w:rsid w:val="00B91DC0"/>
    <w:rsid w:val="00B9553E"/>
    <w:rsid w:val="00B97669"/>
    <w:rsid w:val="00BA1D84"/>
    <w:rsid w:val="00BB11CC"/>
    <w:rsid w:val="00BC3F01"/>
    <w:rsid w:val="00BC7B94"/>
    <w:rsid w:val="00BD69C8"/>
    <w:rsid w:val="00BE4320"/>
    <w:rsid w:val="00BF2E49"/>
    <w:rsid w:val="00BF6A92"/>
    <w:rsid w:val="00C04A96"/>
    <w:rsid w:val="00C04B83"/>
    <w:rsid w:val="00C06C1F"/>
    <w:rsid w:val="00C105DB"/>
    <w:rsid w:val="00C228A2"/>
    <w:rsid w:val="00C32F6C"/>
    <w:rsid w:val="00C520D3"/>
    <w:rsid w:val="00C55402"/>
    <w:rsid w:val="00C63975"/>
    <w:rsid w:val="00C728C1"/>
    <w:rsid w:val="00C76057"/>
    <w:rsid w:val="00C762C2"/>
    <w:rsid w:val="00C832E7"/>
    <w:rsid w:val="00C927E3"/>
    <w:rsid w:val="00CA0CFF"/>
    <w:rsid w:val="00CA0D30"/>
    <w:rsid w:val="00CB21BA"/>
    <w:rsid w:val="00CB7A9B"/>
    <w:rsid w:val="00CC627B"/>
    <w:rsid w:val="00CE7D62"/>
    <w:rsid w:val="00CF22AF"/>
    <w:rsid w:val="00CF3DE6"/>
    <w:rsid w:val="00D025D9"/>
    <w:rsid w:val="00D057DC"/>
    <w:rsid w:val="00D17569"/>
    <w:rsid w:val="00D30110"/>
    <w:rsid w:val="00D32E5F"/>
    <w:rsid w:val="00D342CA"/>
    <w:rsid w:val="00D542DE"/>
    <w:rsid w:val="00D565C1"/>
    <w:rsid w:val="00D6055F"/>
    <w:rsid w:val="00D70060"/>
    <w:rsid w:val="00D842B5"/>
    <w:rsid w:val="00DA121C"/>
    <w:rsid w:val="00DA15C3"/>
    <w:rsid w:val="00DB0923"/>
    <w:rsid w:val="00DC6E68"/>
    <w:rsid w:val="00DE6F30"/>
    <w:rsid w:val="00DF6A1E"/>
    <w:rsid w:val="00E04DD9"/>
    <w:rsid w:val="00E11797"/>
    <w:rsid w:val="00E14527"/>
    <w:rsid w:val="00E22EFB"/>
    <w:rsid w:val="00E300EA"/>
    <w:rsid w:val="00E323AD"/>
    <w:rsid w:val="00E50D88"/>
    <w:rsid w:val="00E51DE7"/>
    <w:rsid w:val="00E55EE6"/>
    <w:rsid w:val="00E65537"/>
    <w:rsid w:val="00E70A9A"/>
    <w:rsid w:val="00E863C3"/>
    <w:rsid w:val="00ED3526"/>
    <w:rsid w:val="00ED552E"/>
    <w:rsid w:val="00EE4E7E"/>
    <w:rsid w:val="00EE566A"/>
    <w:rsid w:val="00EF0D2C"/>
    <w:rsid w:val="00EF2F4B"/>
    <w:rsid w:val="00EF4506"/>
    <w:rsid w:val="00EF472E"/>
    <w:rsid w:val="00EF5B79"/>
    <w:rsid w:val="00F04A7A"/>
    <w:rsid w:val="00F05D23"/>
    <w:rsid w:val="00F05F8B"/>
    <w:rsid w:val="00F219AA"/>
    <w:rsid w:val="00F43F24"/>
    <w:rsid w:val="00F579A1"/>
    <w:rsid w:val="00F57D12"/>
    <w:rsid w:val="00F81893"/>
    <w:rsid w:val="00F83894"/>
    <w:rsid w:val="00F84817"/>
    <w:rsid w:val="00F86113"/>
    <w:rsid w:val="00F864A1"/>
    <w:rsid w:val="00F87F5F"/>
    <w:rsid w:val="00F9289A"/>
    <w:rsid w:val="00FA73AD"/>
    <w:rsid w:val="00FB6507"/>
    <w:rsid w:val="00FF521A"/>
    <w:rsid w:val="00FF6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0B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A4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A40B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A4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A40B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48</Words>
  <Characters>275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2017-05-16T07:27:00Z</dcterms:created>
  <dcterms:modified xsi:type="dcterms:W3CDTF">2017-05-18T10:14:00Z</dcterms:modified>
</cp:coreProperties>
</file>